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83B8A" w:rsidRPr="00B534C4" w:rsidTr="00F004A2">
        <w:tc>
          <w:tcPr>
            <w:tcW w:w="3209" w:type="dxa"/>
          </w:tcPr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Ngày soạn: ……………</w:t>
            </w:r>
          </w:p>
        </w:tc>
        <w:tc>
          <w:tcPr>
            <w:tcW w:w="3209" w:type="dxa"/>
          </w:tcPr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Ngày dạy: ………………</w:t>
            </w:r>
          </w:p>
        </w:tc>
        <w:tc>
          <w:tcPr>
            <w:tcW w:w="3210" w:type="dxa"/>
          </w:tcPr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Lớp: ……….. Tiết: …….</w:t>
            </w:r>
          </w:p>
        </w:tc>
      </w:tr>
    </w:tbl>
    <w:p w:rsidR="00183B8A" w:rsidRPr="00B534C4" w:rsidRDefault="00183B8A" w:rsidP="00B534C4">
      <w:pPr>
        <w:jc w:val="both"/>
        <w:rPr>
          <w:sz w:val="24"/>
          <w:szCs w:val="24"/>
        </w:rPr>
      </w:pPr>
    </w:p>
    <w:p w:rsidR="00183B8A" w:rsidRPr="00B534C4" w:rsidRDefault="00183B8A" w:rsidP="00B534C4">
      <w:pPr>
        <w:jc w:val="center"/>
        <w:rPr>
          <w:b/>
          <w:sz w:val="24"/>
          <w:szCs w:val="24"/>
        </w:rPr>
      </w:pPr>
      <w:r w:rsidRPr="00B534C4">
        <w:rPr>
          <w:b/>
          <w:sz w:val="24"/>
          <w:szCs w:val="24"/>
        </w:rPr>
        <w:t xml:space="preserve">Tiết </w:t>
      </w:r>
      <w:r w:rsidR="00492A25" w:rsidRPr="00B534C4">
        <w:rPr>
          <w:b/>
          <w:sz w:val="24"/>
          <w:szCs w:val="24"/>
        </w:rPr>
        <w:t>21</w:t>
      </w:r>
      <w:r w:rsidRPr="00B534C4">
        <w:rPr>
          <w:b/>
          <w:sz w:val="24"/>
          <w:szCs w:val="24"/>
        </w:rPr>
        <w:t xml:space="preserve">: </w:t>
      </w:r>
      <w:r w:rsidR="00492A25" w:rsidRPr="00B534C4">
        <w:rPr>
          <w:b/>
          <w:sz w:val="24"/>
          <w:szCs w:val="24"/>
        </w:rPr>
        <w:t>TÍNH ĐỐI XỨNG CỦA ĐƯỜNG TRÒN</w:t>
      </w:r>
    </w:p>
    <w:p w:rsidR="00183B8A" w:rsidRPr="00B534C4" w:rsidRDefault="00183B8A" w:rsidP="00B534C4">
      <w:pPr>
        <w:spacing w:before="120" w:after="120" w:line="240" w:lineRule="auto"/>
        <w:jc w:val="both"/>
        <w:rPr>
          <w:b/>
          <w:sz w:val="24"/>
          <w:szCs w:val="24"/>
        </w:rPr>
      </w:pPr>
      <w:r w:rsidRPr="00B534C4">
        <w:rPr>
          <w:b/>
          <w:sz w:val="24"/>
          <w:szCs w:val="24"/>
        </w:rPr>
        <w:t>I. MỤC TIÊU</w:t>
      </w:r>
    </w:p>
    <w:p w:rsidR="00183B8A" w:rsidRPr="00B534C4" w:rsidRDefault="00183B8A" w:rsidP="00B534C4">
      <w:pPr>
        <w:spacing w:before="120" w:after="120" w:line="240" w:lineRule="auto"/>
        <w:jc w:val="both"/>
        <w:rPr>
          <w:sz w:val="24"/>
          <w:szCs w:val="24"/>
        </w:rPr>
      </w:pPr>
      <w:r w:rsidRPr="00B534C4">
        <w:rPr>
          <w:sz w:val="24"/>
          <w:szCs w:val="24"/>
        </w:rPr>
        <w:t xml:space="preserve">Qua bài này giúp học sinh: </w:t>
      </w:r>
    </w:p>
    <w:p w:rsidR="00183B8A" w:rsidRPr="00B534C4" w:rsidRDefault="00183B8A" w:rsidP="00B534C4">
      <w:pPr>
        <w:spacing w:before="120" w:after="120" w:line="240" w:lineRule="auto"/>
        <w:jc w:val="both"/>
        <w:rPr>
          <w:b/>
          <w:sz w:val="24"/>
          <w:szCs w:val="24"/>
        </w:rPr>
      </w:pPr>
      <w:r w:rsidRPr="00B534C4">
        <w:rPr>
          <w:b/>
          <w:sz w:val="24"/>
          <w:szCs w:val="24"/>
        </w:rPr>
        <w:t>1. Kiến thức:</w:t>
      </w:r>
    </w:p>
    <w:p w:rsidR="00492A25" w:rsidRPr="00B534C4" w:rsidRDefault="00492A25" w:rsidP="00B534C4">
      <w:pPr>
        <w:spacing w:before="120" w:after="120" w:line="240" w:lineRule="auto"/>
        <w:jc w:val="both"/>
        <w:rPr>
          <w:sz w:val="24"/>
          <w:szCs w:val="24"/>
        </w:rPr>
      </w:pPr>
      <w:r w:rsidRPr="00B534C4">
        <w:rPr>
          <w:sz w:val="24"/>
          <w:szCs w:val="24"/>
        </w:rPr>
        <w:t>- Học sinh năm được đườ</w:t>
      </w:r>
      <w:r w:rsidR="00B534C4" w:rsidRPr="00B534C4">
        <w:rPr>
          <w:sz w:val="24"/>
          <w:szCs w:val="24"/>
        </w:rPr>
        <w:t>ng tròn</w:t>
      </w:r>
      <w:r w:rsidRPr="00B534C4">
        <w:rPr>
          <w:sz w:val="24"/>
          <w:szCs w:val="24"/>
        </w:rPr>
        <w:t xml:space="preserve"> là hình có tâm đối xứng có trục đối xứng.</w:t>
      </w:r>
    </w:p>
    <w:p w:rsidR="00183B8A" w:rsidRPr="00B534C4" w:rsidRDefault="00183B8A" w:rsidP="00B534C4">
      <w:pPr>
        <w:spacing w:before="120" w:after="120" w:line="240" w:lineRule="auto"/>
        <w:jc w:val="both"/>
        <w:rPr>
          <w:b/>
          <w:sz w:val="24"/>
          <w:szCs w:val="24"/>
        </w:rPr>
      </w:pPr>
      <w:r w:rsidRPr="00B534C4">
        <w:rPr>
          <w:b/>
          <w:sz w:val="24"/>
          <w:szCs w:val="24"/>
        </w:rPr>
        <w:t>2. Kỹ năng:</w:t>
      </w:r>
    </w:p>
    <w:p w:rsidR="00492A25" w:rsidRPr="00B534C4" w:rsidRDefault="00492A25" w:rsidP="00B534C4">
      <w:pPr>
        <w:spacing w:before="120" w:after="120" w:line="240" w:lineRule="auto"/>
        <w:jc w:val="both"/>
        <w:rPr>
          <w:b/>
          <w:sz w:val="24"/>
          <w:szCs w:val="24"/>
        </w:rPr>
      </w:pPr>
      <w:r w:rsidRPr="00B534C4">
        <w:rPr>
          <w:sz w:val="24"/>
          <w:szCs w:val="24"/>
        </w:rPr>
        <w:t>- Rèn luyện kỹ năng vẽ hình, kĩ năng trình bày lời giải.</w:t>
      </w:r>
    </w:p>
    <w:p w:rsidR="00492A25" w:rsidRPr="00B534C4" w:rsidRDefault="00183B8A" w:rsidP="00B534C4">
      <w:pPr>
        <w:spacing w:before="120" w:after="120" w:line="240" w:lineRule="auto"/>
        <w:jc w:val="both"/>
        <w:rPr>
          <w:sz w:val="24"/>
          <w:szCs w:val="24"/>
        </w:rPr>
      </w:pPr>
      <w:r w:rsidRPr="00B534C4">
        <w:rPr>
          <w:b/>
          <w:sz w:val="24"/>
          <w:szCs w:val="24"/>
        </w:rPr>
        <w:t>3. Thái độ:</w:t>
      </w:r>
      <w:r w:rsidRPr="00B534C4">
        <w:rPr>
          <w:sz w:val="24"/>
          <w:szCs w:val="24"/>
        </w:rPr>
        <w:t xml:space="preserve"> </w:t>
      </w:r>
    </w:p>
    <w:p w:rsidR="00492A25" w:rsidRPr="00B534C4" w:rsidRDefault="00492A25" w:rsidP="00B534C4">
      <w:pPr>
        <w:spacing w:before="120" w:after="120" w:line="240" w:lineRule="auto"/>
        <w:jc w:val="both"/>
        <w:rPr>
          <w:sz w:val="24"/>
          <w:szCs w:val="24"/>
        </w:rPr>
      </w:pPr>
      <w:r w:rsidRPr="00B534C4">
        <w:rPr>
          <w:sz w:val="24"/>
          <w:szCs w:val="24"/>
        </w:rPr>
        <w:t>- Cẩn thận, tự giác, tích cực trong quá trình học.</w:t>
      </w:r>
    </w:p>
    <w:p w:rsidR="00183B8A" w:rsidRPr="00B534C4" w:rsidRDefault="00183B8A" w:rsidP="00B534C4">
      <w:pPr>
        <w:spacing w:before="120" w:after="120" w:line="240" w:lineRule="auto"/>
        <w:jc w:val="both"/>
        <w:rPr>
          <w:b/>
          <w:sz w:val="24"/>
          <w:szCs w:val="24"/>
        </w:rPr>
      </w:pPr>
      <w:r w:rsidRPr="00B534C4">
        <w:rPr>
          <w:b/>
          <w:sz w:val="24"/>
          <w:szCs w:val="24"/>
        </w:rPr>
        <w:t>4. Định hướng năng lực, phẩm chất</w:t>
      </w:r>
    </w:p>
    <w:p w:rsidR="00183B8A" w:rsidRPr="00B534C4" w:rsidRDefault="00183B8A" w:rsidP="00B534C4">
      <w:pPr>
        <w:spacing w:before="120" w:after="120" w:line="240" w:lineRule="auto"/>
        <w:jc w:val="both"/>
        <w:rPr>
          <w:sz w:val="24"/>
          <w:szCs w:val="24"/>
        </w:rPr>
      </w:pPr>
      <w:r w:rsidRPr="00B534C4">
        <w:rPr>
          <w:b/>
          <w:i/>
          <w:sz w:val="24"/>
          <w:szCs w:val="24"/>
        </w:rPr>
        <w:t>- Năng lực:</w:t>
      </w:r>
      <w:r w:rsidRPr="00B534C4">
        <w:rPr>
          <w:sz w:val="24"/>
          <w:szCs w:val="24"/>
        </w:rPr>
        <w:t xml:space="preserve"> Năng lực tự học, năng lực giải quyết vấn đề, năng lực hợp tác, năng lực ngôn ngữ, năng lực tự học.</w:t>
      </w:r>
    </w:p>
    <w:p w:rsidR="00183B8A" w:rsidRPr="00B534C4" w:rsidRDefault="00183B8A" w:rsidP="00B534C4">
      <w:pPr>
        <w:spacing w:before="120" w:after="120" w:line="240" w:lineRule="auto"/>
        <w:jc w:val="both"/>
        <w:rPr>
          <w:sz w:val="24"/>
          <w:szCs w:val="24"/>
        </w:rPr>
      </w:pPr>
      <w:r w:rsidRPr="00B534C4">
        <w:rPr>
          <w:b/>
          <w:i/>
          <w:sz w:val="24"/>
          <w:szCs w:val="24"/>
        </w:rPr>
        <w:t>- Phẩm chất:</w:t>
      </w:r>
      <w:r w:rsidRPr="00B534C4">
        <w:rPr>
          <w:sz w:val="24"/>
          <w:szCs w:val="24"/>
        </w:rPr>
        <w:t xml:space="preserve"> Tự tin, tự chủ.</w:t>
      </w:r>
    </w:p>
    <w:p w:rsidR="00183B8A" w:rsidRPr="00B534C4" w:rsidRDefault="00183B8A" w:rsidP="00B534C4">
      <w:pPr>
        <w:spacing w:before="120" w:after="120" w:line="240" w:lineRule="auto"/>
        <w:jc w:val="both"/>
        <w:rPr>
          <w:b/>
          <w:sz w:val="24"/>
          <w:szCs w:val="24"/>
        </w:rPr>
      </w:pPr>
      <w:r w:rsidRPr="00B534C4">
        <w:rPr>
          <w:b/>
          <w:sz w:val="24"/>
          <w:szCs w:val="24"/>
        </w:rPr>
        <w:t xml:space="preserve">II. CHUẨN BỊ </w:t>
      </w:r>
    </w:p>
    <w:p w:rsidR="00183B8A" w:rsidRPr="00B534C4" w:rsidRDefault="00183B8A" w:rsidP="00B534C4">
      <w:pPr>
        <w:spacing w:before="120" w:after="120" w:line="240" w:lineRule="auto"/>
        <w:jc w:val="both"/>
        <w:rPr>
          <w:sz w:val="24"/>
          <w:szCs w:val="24"/>
        </w:rPr>
      </w:pPr>
      <w:r w:rsidRPr="00B534C4">
        <w:rPr>
          <w:sz w:val="24"/>
          <w:szCs w:val="24"/>
        </w:rPr>
        <w:t>1. Giáo viên: Phấn màu, bảng phụ, thước thẳng, SGK, SBT</w:t>
      </w:r>
    </w:p>
    <w:p w:rsidR="00183B8A" w:rsidRPr="00B534C4" w:rsidRDefault="00183B8A" w:rsidP="00B534C4">
      <w:pPr>
        <w:spacing w:before="120" w:after="120" w:line="240" w:lineRule="auto"/>
        <w:jc w:val="both"/>
        <w:rPr>
          <w:sz w:val="24"/>
          <w:szCs w:val="24"/>
        </w:rPr>
      </w:pPr>
      <w:r w:rsidRPr="00B534C4">
        <w:rPr>
          <w:sz w:val="24"/>
          <w:szCs w:val="24"/>
        </w:rPr>
        <w:t>2. Học sinh: Đồ dùng học tập, đọc trước bài.</w:t>
      </w:r>
    </w:p>
    <w:p w:rsidR="00183B8A" w:rsidRPr="00B534C4" w:rsidRDefault="00183B8A" w:rsidP="00B534C4">
      <w:pPr>
        <w:spacing w:before="120" w:after="120" w:line="240" w:lineRule="auto"/>
        <w:jc w:val="both"/>
        <w:rPr>
          <w:b/>
          <w:sz w:val="24"/>
          <w:szCs w:val="24"/>
        </w:rPr>
      </w:pPr>
      <w:r w:rsidRPr="00B534C4">
        <w:rPr>
          <w:b/>
          <w:sz w:val="24"/>
          <w:szCs w:val="24"/>
        </w:rPr>
        <w:t>III. TỔ CHỨC CÁC HOẠT ĐỘNG DẠY HỌC</w:t>
      </w:r>
    </w:p>
    <w:p w:rsidR="00183B8A" w:rsidRPr="00B534C4" w:rsidRDefault="00183B8A" w:rsidP="00B534C4">
      <w:pPr>
        <w:spacing w:before="120" w:after="120" w:line="240" w:lineRule="auto"/>
        <w:jc w:val="both"/>
        <w:rPr>
          <w:sz w:val="24"/>
          <w:szCs w:val="24"/>
        </w:rPr>
      </w:pPr>
      <w:r w:rsidRPr="00B534C4">
        <w:rPr>
          <w:sz w:val="24"/>
          <w:szCs w:val="24"/>
        </w:rPr>
        <w:t>1. Ổn định lớp: Kiểm tra sĩ số. (</w:t>
      </w:r>
      <w:r w:rsidRPr="00B534C4">
        <w:rPr>
          <w:b/>
          <w:sz w:val="24"/>
          <w:szCs w:val="24"/>
        </w:rPr>
        <w:t>1 phút</w:t>
      </w:r>
      <w:r w:rsidRPr="00B534C4">
        <w:rPr>
          <w:sz w:val="24"/>
          <w:szCs w:val="24"/>
        </w:rPr>
        <w:t>)</w:t>
      </w:r>
    </w:p>
    <w:p w:rsidR="00183B8A" w:rsidRPr="00B534C4" w:rsidRDefault="00183B8A" w:rsidP="00B534C4">
      <w:pPr>
        <w:spacing w:before="120" w:after="120" w:line="240" w:lineRule="auto"/>
        <w:jc w:val="both"/>
        <w:rPr>
          <w:sz w:val="24"/>
          <w:szCs w:val="24"/>
        </w:rPr>
      </w:pPr>
      <w:r w:rsidRPr="00B534C4">
        <w:rPr>
          <w:sz w:val="24"/>
          <w:szCs w:val="24"/>
        </w:rPr>
        <w:t xml:space="preserve">2. Nội dung: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83B8A" w:rsidRPr="00B534C4" w:rsidTr="00F004A2">
        <w:tc>
          <w:tcPr>
            <w:tcW w:w="3209" w:type="dxa"/>
          </w:tcPr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Hoạt động của GV</w:t>
            </w:r>
          </w:p>
        </w:tc>
        <w:tc>
          <w:tcPr>
            <w:tcW w:w="3209" w:type="dxa"/>
          </w:tcPr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Hoạt động của HS</w:t>
            </w:r>
          </w:p>
        </w:tc>
        <w:tc>
          <w:tcPr>
            <w:tcW w:w="3210" w:type="dxa"/>
          </w:tcPr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Nội dung</w:t>
            </w:r>
          </w:p>
        </w:tc>
      </w:tr>
      <w:tr w:rsidR="00183B8A" w:rsidRPr="00B534C4" w:rsidTr="00F004A2">
        <w:tc>
          <w:tcPr>
            <w:tcW w:w="9628" w:type="dxa"/>
            <w:gridSpan w:val="3"/>
          </w:tcPr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A. Hoạt động khởi động </w:t>
            </w:r>
            <w:r w:rsid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phút)</w:t>
            </w: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Mục tiêu:</w:t>
            </w: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92A25"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Nhắc lại tâm đối xứng và trục đối xứng của một hình</w:t>
            </w: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Phương pháp:</w:t>
            </w: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92A25"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Thuyết trình</w:t>
            </w:r>
          </w:p>
        </w:tc>
      </w:tr>
      <w:tr w:rsidR="00183B8A" w:rsidRPr="00B534C4" w:rsidTr="00F004A2">
        <w:tc>
          <w:tcPr>
            <w:tcW w:w="3209" w:type="dxa"/>
          </w:tcPr>
          <w:p w:rsidR="00183B8A" w:rsidRPr="00B534C4" w:rsidRDefault="00492A25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Giáo viên nhắc lại khái niệm tâm đối xứng, trục đối xứng của một hình.</w:t>
            </w:r>
          </w:p>
          <w:p w:rsidR="00492A25" w:rsidRPr="00B534C4" w:rsidRDefault="00492A25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Giáo viên chiếu các hình có tâm đối xứng và trục đối xứng cho học sinh quan sát.</w:t>
            </w:r>
          </w:p>
        </w:tc>
        <w:tc>
          <w:tcPr>
            <w:tcW w:w="3209" w:type="dxa"/>
          </w:tcPr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10" w:type="dxa"/>
          </w:tcPr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3B8A" w:rsidRPr="00B534C4" w:rsidTr="00F004A2">
        <w:tc>
          <w:tcPr>
            <w:tcW w:w="9628" w:type="dxa"/>
            <w:gridSpan w:val="3"/>
          </w:tcPr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B.  Hoạt động hình thành kiến thức.</w:t>
            </w: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Hoạt động 1: Các ví dụ. (phút)</w:t>
            </w: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Mục tiêu</w:t>
            </w: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492A25"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học sinh hiểu được các kiến thức về tâm đối xứng của </w:t>
            </w:r>
            <w:r w:rsidR="00492A25" w:rsidRPr="00B534C4">
              <w:rPr>
                <w:rFonts w:ascii="Times New Roman" w:hAnsi="Times New Roman" w:cs="Times New Roman"/>
                <w:sz w:val="24"/>
                <w:szCs w:val="24"/>
              </w:rPr>
              <w:t>đường tròn</w:t>
            </w:r>
            <w:r w:rsidR="00492A25"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Phương pháp:</w:t>
            </w: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92A25"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Thuyết trình và hoạt động cá nhân</w:t>
            </w:r>
          </w:p>
        </w:tc>
      </w:tr>
      <w:tr w:rsidR="00183B8A" w:rsidRPr="00B534C4" w:rsidTr="00F004A2">
        <w:tc>
          <w:tcPr>
            <w:tcW w:w="3209" w:type="dxa"/>
          </w:tcPr>
          <w:p w:rsidR="00492A25" w:rsidRPr="00B534C4" w:rsidRDefault="00492A25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>Cho học sinh làm</w:t>
            </w:r>
            <w:r w:rsidR="00B534C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183B8A" w:rsidRPr="00B534C4" w:rsidRDefault="00492A25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>Giáo viên vẽ hình</w:t>
            </w:r>
          </w:p>
        </w:tc>
        <w:tc>
          <w:tcPr>
            <w:tcW w:w="3209" w:type="dxa"/>
          </w:tcPr>
          <w:p w:rsidR="00492A25" w:rsidRPr="00B534C4" w:rsidRDefault="00492A25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>- Học sinh tra lời…</w:t>
            </w: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10" w:type="dxa"/>
          </w:tcPr>
          <w:p w:rsidR="00492A25" w:rsidRPr="00B534C4" w:rsidRDefault="00492A25" w:rsidP="00B534C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Pr="00B534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534C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Tâm đối xứng</w:t>
            </w:r>
          </w:p>
          <w:p w:rsidR="00183B8A" w:rsidRPr="00B534C4" w:rsidRDefault="00492A25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   (SGK)</w:t>
            </w:r>
          </w:p>
        </w:tc>
      </w:tr>
      <w:tr w:rsidR="00183B8A" w:rsidRPr="00B534C4" w:rsidTr="00F004A2">
        <w:tc>
          <w:tcPr>
            <w:tcW w:w="9628" w:type="dxa"/>
            <w:gridSpan w:val="3"/>
          </w:tcPr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Hoạt động 2: </w:t>
            </w:r>
            <w:r w:rsid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phút)</w:t>
            </w: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Mục tiêu:</w:t>
            </w: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92A25"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học sinh hiểu được các kiến thức về trục đối xứng của </w:t>
            </w:r>
            <w:r w:rsidR="00492A25" w:rsidRPr="00B534C4">
              <w:rPr>
                <w:rFonts w:ascii="Times New Roman" w:hAnsi="Times New Roman" w:cs="Times New Roman"/>
                <w:sz w:val="24"/>
                <w:szCs w:val="24"/>
              </w:rPr>
              <w:t>đường tròn</w:t>
            </w: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Phương pháp:</w:t>
            </w: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92A25"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Thuyết trình và hoạt động cá nhân</w:t>
            </w:r>
          </w:p>
        </w:tc>
      </w:tr>
      <w:tr w:rsidR="00183B8A" w:rsidRPr="00B534C4" w:rsidTr="00F004A2">
        <w:tc>
          <w:tcPr>
            <w:tcW w:w="3209" w:type="dxa"/>
          </w:tcPr>
          <w:p w:rsidR="00492A25" w:rsidRPr="00B534C4" w:rsidRDefault="00492A25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 xml:space="preserve">- Gv viên đưa miếng bìa hình tròn làm sẵn, kẽ 1 đường thẳng qua tâm, gấp theo đường thẳng </w:t>
            </w:r>
            <w:r w:rsidRPr="00B53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vừa vẽ.</w:t>
            </w:r>
          </w:p>
          <w:p w:rsidR="00492A25" w:rsidRPr="00B534C4" w:rsidRDefault="00492A25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>? Hỏi hai phân bìa hình tròn như thế nào?</w:t>
            </w:r>
          </w:p>
          <w:p w:rsidR="00492A25" w:rsidRPr="00B534C4" w:rsidRDefault="00492A25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>? Vậy ta rút ra được gì</w:t>
            </w:r>
            <w:r w:rsidR="00B534C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 xml:space="preserve"> đường tròn có bao nhiêu trục đối xứng?</w:t>
            </w:r>
          </w:p>
          <w:p w:rsidR="00183B8A" w:rsidRPr="00B534C4" w:rsidRDefault="00492A25" w:rsidP="00B534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sz w:val="24"/>
                <w:szCs w:val="24"/>
              </w:rPr>
              <w:t>GV cho lớp hoạt động nhóm</w:t>
            </w:r>
          </w:p>
        </w:tc>
        <w:tc>
          <w:tcPr>
            <w:tcW w:w="3209" w:type="dxa"/>
          </w:tcPr>
          <w:p w:rsidR="00492A25" w:rsidRPr="00B534C4" w:rsidRDefault="00492A25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Học sinh quan sát…trả lời…</w:t>
            </w:r>
          </w:p>
          <w:p w:rsidR="00492A25" w:rsidRPr="00B534C4" w:rsidRDefault="00492A25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25" w:rsidRPr="00B534C4" w:rsidRDefault="00492A25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25" w:rsidRPr="00B534C4" w:rsidRDefault="00492A25" w:rsidP="00B534C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- Đường tròn có trục đối xứng.</w:t>
            </w:r>
          </w:p>
          <w:p w:rsidR="00492A25" w:rsidRPr="00B534C4" w:rsidRDefault="00492A25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- Đường tròn có vô số  trục đối xứng là </w:t>
            </w:r>
            <w:bookmarkStart w:id="0" w:name="_GoBack"/>
            <w:bookmarkEnd w:id="0"/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</w:rPr>
              <w:t>bất cứ đường kính nào.</w:t>
            </w:r>
          </w:p>
          <w:p w:rsidR="00492A25" w:rsidRPr="00B534C4" w:rsidRDefault="00492A25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25" w:rsidRPr="00B534C4" w:rsidRDefault="00492A25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10" w:type="dxa"/>
          </w:tcPr>
          <w:p w:rsidR="00492A25" w:rsidRPr="00B534C4" w:rsidRDefault="00492A25" w:rsidP="00B534C4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</w:pPr>
            <w:r w:rsidRPr="00B534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lastRenderedPageBreak/>
              <w:t>2.</w:t>
            </w:r>
            <w:r w:rsidRPr="00B534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Trục đối xứng:</w:t>
            </w:r>
          </w:p>
          <w:p w:rsidR="00492A25" w:rsidRPr="00B534C4" w:rsidRDefault="00492A25" w:rsidP="00B534C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</w:rPr>
              <w:t>- Đường tròn có trục đối xứng.</w:t>
            </w:r>
          </w:p>
          <w:p w:rsidR="00492A25" w:rsidRPr="00B534C4" w:rsidRDefault="00492A25" w:rsidP="00B534C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- Đường tròn có vô số  trục đối </w:t>
            </w: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xứng là bất cứ đường kính nào.</w:t>
            </w: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3B8A" w:rsidRPr="00B534C4" w:rsidTr="00F004A2">
        <w:tc>
          <w:tcPr>
            <w:tcW w:w="9628" w:type="dxa"/>
            <w:gridSpan w:val="3"/>
          </w:tcPr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C. Hoạt động luyện tập </w:t>
            </w:r>
            <w:r w:rsid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phút) </w:t>
            </w: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Mục đích: </w:t>
            </w:r>
            <w:r w:rsidR="00492A25"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Vận dụng các kiến thức để </w:t>
            </w:r>
            <w:r w:rsidR="00B43793"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giải các bài tập liên quan đến tâm đối xứng và trục đối xứng của </w:t>
            </w:r>
            <w:r w:rsidR="00B43793" w:rsidRPr="00B534C4">
              <w:rPr>
                <w:rFonts w:ascii="Times New Roman" w:hAnsi="Times New Roman" w:cs="Times New Roman"/>
                <w:sz w:val="24"/>
                <w:szCs w:val="24"/>
              </w:rPr>
              <w:t>đường tròn</w:t>
            </w:r>
            <w:r w:rsidR="00B534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Phương pháp: </w:t>
            </w:r>
            <w:r w:rsidR="00B43793"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Thuyết trình, hoạt động cá nhân và hoạt động nhóm</w:t>
            </w:r>
          </w:p>
        </w:tc>
      </w:tr>
      <w:tr w:rsidR="00183B8A" w:rsidRPr="00B534C4" w:rsidTr="00F004A2">
        <w:tc>
          <w:tcPr>
            <w:tcW w:w="3209" w:type="dxa"/>
          </w:tcPr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b/>
                <w:sz w:val="24"/>
                <w:szCs w:val="24"/>
              </w:rPr>
              <w:t>- Học sinh thực hiện</w:t>
            </w:r>
            <w:r w:rsidR="00B534C4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 w:rsidRPr="00B534C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:rsidR="00183B8A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(Năng lực hợp tác)</w:t>
            </w:r>
          </w:p>
        </w:tc>
        <w:tc>
          <w:tcPr>
            <w:tcW w:w="3209" w:type="dxa"/>
          </w:tcPr>
          <w:p w:rsidR="00183B8A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>- Học sinh thực hiện…</w:t>
            </w:r>
          </w:p>
        </w:tc>
        <w:tc>
          <w:tcPr>
            <w:tcW w:w="3210" w:type="dxa"/>
          </w:tcPr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34C4"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8141996" wp14:editId="26264871">
                      <wp:simplePos x="0" y="0"/>
                      <wp:positionH relativeFrom="column">
                        <wp:posOffset>334645</wp:posOffset>
                      </wp:positionH>
                      <wp:positionV relativeFrom="paragraph">
                        <wp:posOffset>20320</wp:posOffset>
                      </wp:positionV>
                      <wp:extent cx="1218565" cy="1201420"/>
                      <wp:effectExtent l="3175" t="0" r="0" b="381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8565" cy="1201420"/>
                                <a:chOff x="7544" y="10835"/>
                                <a:chExt cx="1919" cy="189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7544" y="10835"/>
                                  <a:ext cx="1624" cy="18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57" y="11819"/>
                                  <a:ext cx="606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92A25" w:rsidRPr="00AB0CF7" w:rsidRDefault="00492A25" w:rsidP="00492A25">
                                    <w:pPr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C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>’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26" style="position:absolute;left:0;text-align:left;margin-left:26.35pt;margin-top:1.6pt;width:95.95pt;height:94.6pt;z-index:251656704" coordorigin="7544,10835" coordsize="1919,189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" o:spid="_x0000_s1027" type="#_x0000_t75" style="position:absolute;left:7544;top:10835;width:1624;height:18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1J54zDAAAA2gAAAA8AAABkcnMvZG93bnJldi54bWxEj0FrwkAUhO8F/8PyhF6K2ZhDkNSNiCBY&#10;PBm99PbIPpNo9m3IbmLaX+8WCh6HmfmGWW8m04qRetdYVrCMYhDEpdUNVwou5/1iBcJ5ZI2tZVLw&#10;Qw42+extjZm2Dz7RWPhKBAi7DBXU3neZlK6syaCLbEccvKvtDfog+0rqHh8BblqZxHEqDTYcFmrs&#10;aFdTeS8Go2C8fOyPQ9oNq2ObJL/m9hUP5lup9/m0/QThafKv8H/7oBUk8Hcl3ACZP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UnnjMMAAADaAAAADwAAAAAAAAAAAAAAAACf&#10;AgAAZHJzL2Rvd25yZXYueG1sUEsFBgAAAAAEAAQA9wAAAI8DAAAAAA==&#10;">
                        <v:imagedata r:id="rId8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4" o:spid="_x0000_s1028" type="#_x0000_t202" style="position:absolute;left:8857;top:11819;width:606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  <v:textbox>
                          <w:txbxContent>
                            <w:p w:rsidR="00492A25" w:rsidRPr="00AB0CF7" w:rsidRDefault="00492A25" w:rsidP="00492A25">
                              <w:pPr>
                                <w:rPr>
                                  <w:vertAlign w:val="superscript"/>
                                </w:rPr>
                              </w:pPr>
                              <w:r>
                                <w:t>C</w:t>
                              </w:r>
                              <w:r>
                                <w:rPr>
                                  <w:vertAlign w:val="superscript"/>
                                </w:rPr>
                                <w:t>’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</w:rPr>
              <w:t>?5:</w:t>
            </w:r>
          </w:p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183B8A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</w:rPr>
              <w:t>Có c và C</w:t>
            </w: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’</w:t>
            </w: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đối xứng nhau qua AB nên AB là đường trung trực của CC</w:t>
            </w: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’</w:t>
            </w: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có O </w:t>
            </w:r>
            <w:r w:rsidRPr="00B534C4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  <w:lang w:val="en-US"/>
              </w:rPr>
              <w:object w:dxaOrig="200" w:dyaOrig="200">
                <v:shape id="_x0000_i1025" type="#_x0000_t75" style="width:10pt;height:10pt" o:ole="">
                  <v:imagedata r:id="rId9" o:title=""/>
                </v:shape>
                <o:OLEObject Type="Embed" ProgID="Equation.DSMT4" ShapeID="_x0000_i1025" DrawAspect="Content" ObjectID="_1601144021" r:id="rId10"/>
              </w:object>
            </w: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AB</w:t>
            </w:r>
            <w:r w:rsidRPr="00B534C4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val="en-US"/>
              </w:rPr>
              <w:object w:dxaOrig="300" w:dyaOrig="240">
                <v:shape id="_x0000_i1026" type="#_x0000_t75" style="width:15.05pt;height:11.9pt" o:ole="">
                  <v:imagedata r:id="rId11" o:title=""/>
                </v:shape>
                <o:OLEObject Type="Embed" ProgID="Equation.DSMT4" ShapeID="_x0000_i1026" DrawAspect="Content" ObjectID="_1601144022" r:id="rId12"/>
              </w:object>
            </w: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OC</w:t>
            </w: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’</w:t>
            </w: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=OC=R </w:t>
            </w:r>
            <w:r w:rsidRPr="00B534C4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val="en-US"/>
              </w:rPr>
              <w:object w:dxaOrig="300" w:dyaOrig="240">
                <v:shape id="_x0000_i1027" type="#_x0000_t75" style="width:15.05pt;height:11.9pt" o:ole="">
                  <v:imagedata r:id="rId11" o:title=""/>
                </v:shape>
                <o:OLEObject Type="Embed" ProgID="Equation.DSMT4" ShapeID="_x0000_i1027" DrawAspect="Content" ObjectID="_1601144023" r:id="rId13"/>
              </w:object>
            </w: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</w:t>
            </w: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’</w:t>
            </w: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534C4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  <w:lang w:val="en-US"/>
              </w:rPr>
              <w:object w:dxaOrig="200" w:dyaOrig="200">
                <v:shape id="_x0000_i1028" type="#_x0000_t75" style="width:10pt;height:10pt" o:ole="">
                  <v:imagedata r:id="rId9" o:title=""/>
                </v:shape>
                <o:OLEObject Type="Embed" ProgID="Equation.DSMT4" ShapeID="_x0000_i1028" DrawAspect="Content" ObjectID="_1601144024" r:id="rId14"/>
              </w:object>
            </w:r>
            <w:r w:rsidRPr="00B534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(O;R).</w:t>
            </w:r>
          </w:p>
        </w:tc>
      </w:tr>
      <w:tr w:rsidR="00183B8A" w:rsidRPr="00B534C4" w:rsidTr="00F004A2">
        <w:tc>
          <w:tcPr>
            <w:tcW w:w="9628" w:type="dxa"/>
            <w:gridSpan w:val="3"/>
          </w:tcPr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D. Hoạt động vận dụng </w:t>
            </w:r>
            <w:r w:rsid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phút)</w:t>
            </w: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Mục tiêu:</w:t>
            </w: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43793"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Vận dụng các kiến thức vào học để giải được các bài tập liên quan đến kiến thức về trục đối xứng của </w:t>
            </w:r>
            <w:r w:rsidR="00B43793" w:rsidRPr="00B534C4">
              <w:rPr>
                <w:rFonts w:ascii="Times New Roman" w:hAnsi="Times New Roman" w:cs="Times New Roman"/>
                <w:sz w:val="24"/>
                <w:szCs w:val="24"/>
              </w:rPr>
              <w:t xml:space="preserve">đường tròn </w:t>
            </w: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Phương pháp</w:t>
            </w: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B43793"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Thuyết trình, hoạt động cá nhân</w:t>
            </w:r>
          </w:p>
        </w:tc>
      </w:tr>
      <w:tr w:rsidR="00183B8A" w:rsidRPr="00B534C4" w:rsidTr="00F004A2">
        <w:tc>
          <w:tcPr>
            <w:tcW w:w="3209" w:type="dxa"/>
          </w:tcPr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>! Gọi 1 học sinh đọc đề bài/</w:t>
            </w:r>
          </w:p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4C4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752" behindDoc="1" locked="0" layoutInCell="1" allowOverlap="1" wp14:anchorId="195F6C62" wp14:editId="7CCDB314">
                  <wp:simplePos x="0" y="0"/>
                  <wp:positionH relativeFrom="column">
                    <wp:posOffset>325755</wp:posOffset>
                  </wp:positionH>
                  <wp:positionV relativeFrom="paragraph">
                    <wp:posOffset>744220</wp:posOffset>
                  </wp:positionV>
                  <wp:extent cx="1510030" cy="122301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030" cy="1223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>! Giáo viên vẽ hình dựng tạm, yêu cầu học sinh phân tích để tìm ra cách xác định tâm O.</w:t>
            </w: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9" w:type="dxa"/>
          </w:tcPr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>- Học sinh thực hiện…</w:t>
            </w:r>
          </w:p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 xml:space="preserve">- Có OB=OC=R </w:t>
            </w:r>
          </w:p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>
                <v:shape id="_x0000_i1029" type="#_x0000_t75" style="width:15.05pt;height:11.9pt" o:ole="">
                  <v:imagedata r:id="rId11" o:title=""/>
                </v:shape>
                <o:OLEObject Type="Embed" ProgID="Equation.DSMT4" ShapeID="_x0000_i1029" DrawAspect="Content" ObjectID="_1601144025" r:id="rId16"/>
              </w:object>
            </w: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r w:rsidRPr="00B534C4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  <w:lang w:val="en-US"/>
              </w:rPr>
              <w:object w:dxaOrig="200" w:dyaOrig="200">
                <v:shape id="_x0000_i1030" type="#_x0000_t75" style="width:10pt;height:10pt" o:ole="">
                  <v:imagedata r:id="rId9" o:title=""/>
                </v:shape>
                <o:OLEObject Type="Embed" ProgID="Equation.DSMT4" ShapeID="_x0000_i1030" DrawAspect="Content" ObjectID="_1601144026" r:id="rId17"/>
              </w:object>
            </w: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 xml:space="preserve"> trung trực BC.</w:t>
            </w:r>
          </w:p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>Tâm O của đường tròn là giao điểm của tia Ay và đường trung trực của BC</w:t>
            </w: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10" w:type="dxa"/>
          </w:tcPr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B534C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Bài 8/101 SGK.</w:t>
            </w:r>
          </w:p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 xml:space="preserve">Có OB=OC=R </w:t>
            </w:r>
            <w:r w:rsidRPr="00B534C4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>
                <v:shape id="_x0000_i1031" type="#_x0000_t75" style="width:15.05pt;height:11.9pt" o:ole="">
                  <v:imagedata r:id="rId11" o:title=""/>
                </v:shape>
                <o:OLEObject Type="Embed" ProgID="Equation.DSMT4" ShapeID="_x0000_i1031" DrawAspect="Content" ObjectID="_1601144027" r:id="rId18"/>
              </w:object>
            </w: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r w:rsidRPr="00B534C4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  <w:lang w:val="en-US"/>
              </w:rPr>
              <w:object w:dxaOrig="200" w:dyaOrig="200">
                <v:shape id="_x0000_i1032" type="#_x0000_t75" style="width:10pt;height:10pt" o:ole="">
                  <v:imagedata r:id="rId9" o:title=""/>
                </v:shape>
                <o:OLEObject Type="Embed" ProgID="Equation.DSMT4" ShapeID="_x0000_i1032" DrawAspect="Content" ObjectID="_1601144028" r:id="rId19"/>
              </w:object>
            </w: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 xml:space="preserve"> trung trực BC.</w:t>
            </w:r>
          </w:p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4C4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0800" behindDoc="1" locked="0" layoutInCell="1" allowOverlap="1" wp14:anchorId="7A5C1167" wp14:editId="3914A876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417830</wp:posOffset>
                  </wp:positionV>
                  <wp:extent cx="1510030" cy="1180465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030" cy="1180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>Tâm O của đường tròn là giao điểm của tia Ay và đường trung trực của BC.</w:t>
            </w:r>
          </w:p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</w:tr>
      <w:tr w:rsidR="00183B8A" w:rsidRPr="00B534C4" w:rsidTr="00F004A2">
        <w:tc>
          <w:tcPr>
            <w:tcW w:w="9628" w:type="dxa"/>
            <w:gridSpan w:val="3"/>
          </w:tcPr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E. Hoạt động tìm tòi, mở rộng </w:t>
            </w:r>
            <w:r w:rsid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B53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phút)</w:t>
            </w: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Mục tiêu:</w:t>
            </w: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43793"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Liên hệ được kiến thức vừa học với thực tiễn cuộc sống.</w:t>
            </w:r>
          </w:p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Phương pháp</w:t>
            </w: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B43793"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Hoạt động cá nhân, hoạt động cặp đôi</w:t>
            </w:r>
          </w:p>
        </w:tc>
      </w:tr>
      <w:tr w:rsidR="00183B8A" w:rsidRPr="00B534C4" w:rsidTr="00F004A2">
        <w:tc>
          <w:tcPr>
            <w:tcW w:w="3209" w:type="dxa"/>
          </w:tcPr>
          <w:p w:rsidR="00183B8A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Các em có thể tìm thêm các bài tập thực tế liên quan đến trục đối xứng và tâm đối xứng của </w:t>
            </w: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>đường tròn</w:t>
            </w:r>
          </w:p>
        </w:tc>
        <w:tc>
          <w:tcPr>
            <w:tcW w:w="3209" w:type="dxa"/>
          </w:tcPr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10" w:type="dxa"/>
          </w:tcPr>
          <w:p w:rsidR="00183B8A" w:rsidRPr="00B534C4" w:rsidRDefault="00183B8A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3793" w:rsidRPr="00B534C4" w:rsidTr="00F004A2">
        <w:tc>
          <w:tcPr>
            <w:tcW w:w="3209" w:type="dxa"/>
          </w:tcPr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b/>
                <w:sz w:val="24"/>
                <w:szCs w:val="24"/>
              </w:rPr>
              <w:t>- Ôn lại các định lí đã học ở bài 1.</w:t>
            </w:r>
          </w:p>
          <w:p w:rsidR="00B43793" w:rsidRPr="00B534C4" w:rsidRDefault="00B534C4" w:rsidP="00B534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(</w:t>
            </w:r>
            <w:r w:rsidR="00B43793" w:rsidRPr="00B534C4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Năng lực tự học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)</w:t>
            </w:r>
          </w:p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4C4">
              <w:rPr>
                <w:rFonts w:ascii="Times New Roman" w:hAnsi="Times New Roman" w:cs="Times New Roman"/>
                <w:sz w:val="24"/>
                <w:szCs w:val="24"/>
              </w:rPr>
              <w:t>- Làm bài tập 6,7,8 /129+130 SBT,</w:t>
            </w:r>
          </w:p>
        </w:tc>
        <w:tc>
          <w:tcPr>
            <w:tcW w:w="3209" w:type="dxa"/>
          </w:tcPr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B43793" w:rsidRPr="00B534C4" w:rsidRDefault="00B43793" w:rsidP="00B5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40FD" w:rsidRPr="00B534C4" w:rsidRDefault="006B40FD" w:rsidP="00B534C4">
      <w:pPr>
        <w:jc w:val="both"/>
        <w:rPr>
          <w:sz w:val="24"/>
          <w:szCs w:val="24"/>
        </w:rPr>
      </w:pPr>
    </w:p>
    <w:sectPr w:rsidR="006B40FD" w:rsidRPr="00B534C4" w:rsidSect="00BF2A5F">
      <w:headerReference w:type="default" r:id="rId21"/>
      <w:footerReference w:type="default" r:id="rId2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AC2" w:rsidRDefault="007E7AC2" w:rsidP="00183B8A">
      <w:pPr>
        <w:spacing w:after="0" w:line="240" w:lineRule="auto"/>
      </w:pPr>
      <w:r>
        <w:separator/>
      </w:r>
    </w:p>
  </w:endnote>
  <w:endnote w:type="continuationSeparator" w:id="0">
    <w:p w:rsidR="007E7AC2" w:rsidRDefault="007E7AC2" w:rsidP="00183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C8" w:rsidRPr="00947842" w:rsidRDefault="008C66B7">
    <w:pPr>
      <w:pStyle w:val="Footer"/>
      <w:rPr>
        <w:rFonts w:ascii="Palatino Linotype" w:hAnsi="Palatino Linotype"/>
        <w:b/>
        <w:color w:val="002060"/>
        <w:lang w:val="en-US"/>
      </w:rPr>
    </w:pPr>
    <w:r w:rsidRPr="00947842">
      <w:rPr>
        <w:rFonts w:ascii="Palatino Linotype" w:hAnsi="Palatino Linotype"/>
        <w:b/>
        <w:noProof/>
        <w:color w:val="002060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DE4109E" wp14:editId="515E2E07">
              <wp:simplePos x="0" y="0"/>
              <wp:positionH relativeFrom="column">
                <wp:posOffset>-192552</wp:posOffset>
              </wp:positionH>
              <wp:positionV relativeFrom="paragraph">
                <wp:posOffset>-38882</wp:posOffset>
              </wp:positionV>
              <wp:extent cx="6620608" cy="0"/>
              <wp:effectExtent l="0" t="0" r="27940" b="19050"/>
              <wp:wrapNone/>
              <wp:docPr id="39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0608" cy="0"/>
                      </a:xfrm>
                      <a:prstGeom prst="line">
                        <a:avLst/>
                      </a:prstGeom>
                      <a:ln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6B6FFAC2" id="Straight Connector 3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15pt,-3.05pt" to="506.1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" strokecolor="#002060" strokeweight=".5pt">
              <v:stroke joinstyle="miter"/>
            </v:line>
          </w:pict>
        </mc:Fallback>
      </mc:AlternateContent>
    </w:r>
    <w:r w:rsidR="00183B8A">
      <w:rPr>
        <w:rFonts w:ascii="Palatino Linotype" w:hAnsi="Palatino Linotype"/>
        <w:b/>
        <w:color w:val="002060"/>
        <w:lang w:val="en-US"/>
      </w:rPr>
      <w:t xml:space="preserve">Họ và tên giáo viên: </w:t>
    </w:r>
    <w:r w:rsidR="00183B8A">
      <w:rPr>
        <w:rFonts w:ascii="Palatino Linotype" w:hAnsi="Palatino Linotype"/>
        <w:b/>
        <w:color w:val="002060"/>
        <w:lang w:val="en-US"/>
      </w:rPr>
      <w:tab/>
    </w:r>
    <w:r w:rsidR="00183B8A">
      <w:rPr>
        <w:rFonts w:ascii="Palatino Linotype" w:hAnsi="Palatino Linotype"/>
        <w:b/>
        <w:color w:val="002060"/>
        <w:lang w:val="en-US"/>
      </w:rPr>
      <w:tab/>
      <w:t>Trường THCS ….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AC2" w:rsidRDefault="007E7AC2" w:rsidP="00183B8A">
      <w:pPr>
        <w:spacing w:after="0" w:line="240" w:lineRule="auto"/>
      </w:pPr>
      <w:r>
        <w:separator/>
      </w:r>
    </w:p>
  </w:footnote>
  <w:footnote w:type="continuationSeparator" w:id="0">
    <w:p w:rsidR="007E7AC2" w:rsidRDefault="007E7AC2" w:rsidP="00183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C8" w:rsidRPr="006846CF" w:rsidRDefault="008C66B7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</w:rPr>
    </w:pP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BD2901" wp14:editId="5DDB032C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63A060D5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61599E8" wp14:editId="75BE3AD6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Hộp văn bản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09C8" w:rsidRDefault="008C66B7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B534C4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Nhóm 158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">
              <v:group id="Nhóm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Hình chữ nhật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Hình chữ nhật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:rsidR="00C509C8" w:rsidRDefault="008C66B7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B534C4"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Pr="006846CF"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  <w:t>Giáo án Số học 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C36"/>
    <w:rsid w:val="00183B8A"/>
    <w:rsid w:val="001E6A52"/>
    <w:rsid w:val="003F119D"/>
    <w:rsid w:val="00492A25"/>
    <w:rsid w:val="006B40FD"/>
    <w:rsid w:val="007E7AC2"/>
    <w:rsid w:val="00874556"/>
    <w:rsid w:val="008C66B7"/>
    <w:rsid w:val="00B43793"/>
    <w:rsid w:val="00B534C4"/>
    <w:rsid w:val="00BC0C36"/>
    <w:rsid w:val="00D36C6A"/>
    <w:rsid w:val="00DC1DF3"/>
    <w:rsid w:val="00EE2FBB"/>
    <w:rsid w:val="00F21040"/>
    <w:rsid w:val="00F4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3B8A"/>
    <w:pPr>
      <w:spacing w:after="0" w:line="240" w:lineRule="auto"/>
    </w:pPr>
    <w:rPr>
      <w:rFonts w:asciiTheme="minorHAnsi" w:hAnsiTheme="minorHAnsi" w:cstheme="minorBidi"/>
      <w:sz w:val="22"/>
      <w:szCs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FooterChar">
    <w:name w:val="Footer Char"/>
    <w:basedOn w:val="DefaultParagraphFont"/>
    <w:link w:val="Foot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ListParagraph">
    <w:name w:val="List Paragraph"/>
    <w:basedOn w:val="Normal"/>
    <w:uiPriority w:val="34"/>
    <w:qFormat/>
    <w:rsid w:val="00492A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3B8A"/>
    <w:pPr>
      <w:spacing w:after="0" w:line="240" w:lineRule="auto"/>
    </w:pPr>
    <w:rPr>
      <w:rFonts w:asciiTheme="minorHAnsi" w:hAnsiTheme="minorHAnsi" w:cstheme="minorBidi"/>
      <w:sz w:val="22"/>
      <w:szCs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FooterChar">
    <w:name w:val="Footer Char"/>
    <w:basedOn w:val="DefaultParagraphFont"/>
    <w:link w:val="Foot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ListParagraph">
    <w:name w:val="List Paragraph"/>
    <w:basedOn w:val="Normal"/>
    <w:uiPriority w:val="34"/>
    <w:qFormat/>
    <w:rsid w:val="00492A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emf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image" Target="media/image6.e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NHMI~1\AppData\Local\Temp\Mau-Soan-Giao-A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Mau-Soan-Giao-An</Template>
  <TotalTime>3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Lam Chan Hoa</cp:lastModifiedBy>
  <cp:revision>3</cp:revision>
  <dcterms:created xsi:type="dcterms:W3CDTF">2018-10-07T06:44:00Z</dcterms:created>
  <dcterms:modified xsi:type="dcterms:W3CDTF">2018-10-15T14:27:00Z</dcterms:modified>
</cp:coreProperties>
</file>